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4E90F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TSG/WGRef  \* MERGEFORMAT </w:instrText>
      </w:r>
      <w:r w:rsidR="007C7FD1">
        <w:rPr>
          <w:b/>
          <w:noProof/>
          <w:sz w:val="24"/>
        </w:rPr>
        <w:fldChar w:fldCharType="separate"/>
      </w:r>
      <w:r w:rsidR="001D1CCF">
        <w:rPr>
          <w:b/>
          <w:noProof/>
          <w:sz w:val="24"/>
        </w:rPr>
        <w:t>RAN5</w:t>
      </w:r>
      <w:r w:rsidR="007C7F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MtgSeq  \* MERGEFORMAT </w:instrText>
      </w:r>
      <w:r w:rsidR="007C7FD1">
        <w:rPr>
          <w:b/>
          <w:noProof/>
          <w:sz w:val="24"/>
        </w:rPr>
        <w:fldChar w:fldCharType="separate"/>
      </w:r>
      <w:r w:rsidR="00590D27">
        <w:rPr>
          <w:b/>
          <w:noProof/>
          <w:sz w:val="24"/>
        </w:rPr>
        <w:t>90</w:t>
      </w:r>
      <w:r w:rsidR="001D1CCF">
        <w:rPr>
          <w:b/>
          <w:noProof/>
          <w:sz w:val="24"/>
        </w:rPr>
        <w:t>-e</w:t>
      </w:r>
      <w:r w:rsidR="007C7F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7FD1">
        <w:rPr>
          <w:b/>
          <w:i/>
          <w:noProof/>
          <w:sz w:val="28"/>
        </w:rPr>
        <w:fldChar w:fldCharType="begin"/>
      </w:r>
      <w:r w:rsidR="007C7FD1">
        <w:rPr>
          <w:b/>
          <w:i/>
          <w:noProof/>
          <w:sz w:val="28"/>
        </w:rPr>
        <w:instrText xml:space="preserve"> DOCPROPERTY  Tdoc#  \* MERGEFORMAT </w:instrText>
      </w:r>
      <w:r w:rsidR="007C7FD1">
        <w:rPr>
          <w:b/>
          <w:i/>
          <w:noProof/>
          <w:sz w:val="28"/>
        </w:rPr>
        <w:fldChar w:fldCharType="separate"/>
      </w:r>
      <w:r w:rsidR="00675527">
        <w:rPr>
          <w:b/>
          <w:i/>
          <w:noProof/>
          <w:sz w:val="28"/>
        </w:rPr>
        <w:t>R5-21</w:t>
      </w:r>
      <w:r w:rsidR="00BC5003">
        <w:rPr>
          <w:b/>
          <w:i/>
          <w:noProof/>
          <w:sz w:val="28"/>
        </w:rPr>
        <w:t>0849</w:t>
      </w:r>
      <w:r w:rsidR="007C7FD1">
        <w:rPr>
          <w:b/>
          <w:i/>
          <w:noProof/>
          <w:sz w:val="28"/>
        </w:rPr>
        <w:fldChar w:fldCharType="end"/>
      </w:r>
      <w:r w:rsidR="00202A86" w:rsidRPr="00202A86">
        <w:rPr>
          <w:b/>
          <w:i/>
          <w:noProof/>
          <w:sz w:val="28"/>
          <w:highlight w:val="yellow"/>
        </w:rPr>
        <w:t>r1</w:t>
      </w:r>
    </w:p>
    <w:p w14:paraId="7CB45193" w14:textId="36FD2052" w:rsidR="001E41F3" w:rsidRDefault="007C7FD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90D27" w:rsidRPr="00590D2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FA00F6">
        <w:rPr>
          <w:b/>
          <w:noProof/>
          <w:sz w:val="24"/>
        </w:rPr>
        <w:t>22th</w:t>
      </w:r>
      <w:r w:rsidR="00590D27" w:rsidRPr="00590D27">
        <w:rPr>
          <w:b/>
          <w:noProof/>
          <w:sz w:val="24"/>
        </w:rPr>
        <w:t xml:space="preserve"> </w:t>
      </w:r>
      <w:r w:rsidR="00FB0B57">
        <w:rPr>
          <w:b/>
          <w:noProof/>
          <w:sz w:val="24"/>
        </w:rPr>
        <w:t>Feb – 5th Mar</w:t>
      </w:r>
      <w:r w:rsidR="00590D27" w:rsidRPr="00590D27">
        <w:rPr>
          <w:b/>
          <w:noProof/>
          <w:sz w:val="24"/>
        </w:rPr>
        <w:t xml:space="preserve"> 202</w:t>
      </w:r>
      <w:r w:rsidR="00675527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1E52AA" w:rsidR="001E41F3" w:rsidRPr="00410371" w:rsidRDefault="007C7FD1" w:rsidP="007206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9DDC9" w:rsidR="001E41F3" w:rsidRPr="00410371" w:rsidRDefault="00BC5003" w:rsidP="00BC5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B924E" w:rsidR="001E41F3" w:rsidRPr="00410371" w:rsidRDefault="007C7FD1" w:rsidP="00590D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0D2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54294" w:rsidR="001E41F3" w:rsidRPr="00410371" w:rsidRDefault="007C7FD1" w:rsidP="00720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16.6</w:t>
            </w:r>
            <w:r w:rsidR="00590D27">
              <w:rPr>
                <w:b/>
                <w:noProof/>
                <w:sz w:val="28"/>
              </w:rPr>
              <w:t>.</w:t>
            </w:r>
            <w:r w:rsidR="007206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26FDE" w:rsidR="001E41F3" w:rsidRDefault="00BC5003" w:rsidP="00FB0B57">
            <w:pPr>
              <w:pStyle w:val="CRCoverPage"/>
              <w:spacing w:after="0"/>
              <w:ind w:left="100"/>
              <w:rPr>
                <w:noProof/>
              </w:rPr>
            </w:pPr>
            <w:r w:rsidRPr="00BC5003">
              <w:t>Update of FR1 TT for CSI-RS based link recovery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4E935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50F847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C66F1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27CB5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75527">
              <w:rPr>
                <w:noProof/>
              </w:rPr>
              <w:t>2021</w:t>
            </w:r>
            <w:r w:rsidR="00F949E8">
              <w:rPr>
                <w:noProof/>
              </w:rPr>
              <w:t>-01</w:t>
            </w:r>
            <w:r w:rsidR="00FB0B57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686ED" w:rsidR="001E41F3" w:rsidRDefault="007C7FD1" w:rsidP="00FB0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B0B5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CA5CB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B0B5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70BEDF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According to the conclusion from R5-206607, the MU of Es/Noc accuracy over Meas PRBs was changed from ±0.8 dB to ±0.3 dB and applied to FR1 and FR2 RRM testing with baseband combining of AWGN and signal assumed. So the Test Tolerance analysis needed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FD37F" w14:textId="77777777" w:rsidR="007206CF" w:rsidRDefault="007206CF" w:rsidP="0072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 analysis as per ±0.3 dB MU of Es/Noc accuracy over Meas PRBs.</w:t>
            </w:r>
          </w:p>
          <w:p w14:paraId="31C656EC" w14:textId="2C8712E0" w:rsidR="001E41F3" w:rsidRDefault="007206CF" w:rsidP="0072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</w:t>
            </w:r>
            <w:r w:rsidR="00AD3C41">
              <w:rPr>
                <w:noProof/>
              </w:rPr>
              <w:t xml:space="preserve"> attached zip file “</w:t>
            </w:r>
            <w:bookmarkStart w:id="1" w:name="OLE_LINK17"/>
            <w:r w:rsidR="004A5B39">
              <w:rPr>
                <w:noProof/>
              </w:rPr>
              <w:t>38.533 4.5.5.3+4.5.5.4+6.5.5.3+6.5.5.4</w:t>
            </w:r>
            <w:r w:rsidR="00AD3C41">
              <w:rPr>
                <w:noProof/>
              </w:rPr>
              <w:t xml:space="preserve"> TT v</w:t>
            </w:r>
            <w:bookmarkEnd w:id="1"/>
            <w:r w:rsidR="001E4973">
              <w:rPr>
                <w:noProof/>
              </w:rPr>
              <w:t>2</w:t>
            </w:r>
            <w:r>
              <w:rPr>
                <w:noProof/>
              </w:rPr>
              <w:t>’’ to TR 38.903.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B66E6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The analysis to derive the Test Tolerance for SCell activation and deactivation test cases would not be finalised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8EFDE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N/A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A0B79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66EE35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CD4B83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8B69CD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Added .zip file into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ADED4" w14:textId="77777777" w:rsidR="008863B9" w:rsidRPr="00202A86" w:rsidRDefault="00202A86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202A86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202A86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202A86">
              <w:rPr>
                <w:noProof/>
                <w:highlight w:val="yellow"/>
                <w:lang w:eastAsia="zh-CN"/>
              </w:rPr>
              <w:t xml:space="preserve"> revision</w:t>
            </w:r>
          </w:p>
          <w:p w14:paraId="6ACA4173" w14:textId="747FCF4A" w:rsidR="00202A86" w:rsidRDefault="00202A86" w:rsidP="00202A8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202A86">
              <w:rPr>
                <w:noProof/>
                <w:highlight w:val="yellow"/>
                <w:lang w:eastAsia="zh-CN"/>
              </w:rPr>
              <w:t>Remo</w:t>
            </w:r>
            <w:bookmarkStart w:id="2" w:name="_GoBack"/>
            <w:bookmarkEnd w:id="2"/>
            <w:r w:rsidRPr="00202A86">
              <w:rPr>
                <w:noProof/>
                <w:highlight w:val="yellow"/>
                <w:lang w:eastAsia="zh-CN"/>
              </w:rPr>
              <w:t>ve revision marks in .doc and correct colors in .xls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2AB0E" w14:textId="77777777" w:rsidR="00C71C8C" w:rsidRDefault="00C71C8C" w:rsidP="00C71C8C">
      <w:pPr>
        <w:pStyle w:val="Separation"/>
      </w:pPr>
      <w:r w:rsidRPr="00032F66">
        <w:lastRenderedPageBreak/>
        <w:t>&lt;Start</w:t>
      </w:r>
      <w:r>
        <w:t xml:space="preserve"> of modified section</w:t>
      </w:r>
      <w:r w:rsidRPr="00032F66">
        <w:t>&gt;</w:t>
      </w:r>
    </w:p>
    <w:p w14:paraId="57034C5E" w14:textId="77777777" w:rsidR="00C71C8C" w:rsidRPr="00C71C8C" w:rsidRDefault="00C71C8C" w:rsidP="00C71C8C">
      <w:pPr>
        <w:rPr>
          <w:rFonts w:eastAsia="MS Mincho"/>
          <w:lang w:eastAsia="ja-JP"/>
        </w:rPr>
      </w:pPr>
    </w:p>
    <w:p w14:paraId="5C8920E9" w14:textId="77777777" w:rsidR="00C71C8C" w:rsidRDefault="00C71C8C" w:rsidP="00C71C8C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14:paraId="1EF3A383" w14:textId="44F5B609" w:rsidR="007206CF" w:rsidRPr="00FD5A5C" w:rsidRDefault="007206CF" w:rsidP="007206CF">
      <w:pPr>
        <w:pStyle w:val="2"/>
        <w:ind w:left="0" w:firstLine="0"/>
        <w:rPr>
          <w:rFonts w:eastAsia="??"/>
          <w:b/>
          <w:color w:val="FF0000"/>
          <w:sz w:val="24"/>
          <w:szCs w:val="32"/>
        </w:rPr>
      </w:pPr>
      <w:r w:rsidRPr="00052F9E">
        <w:rPr>
          <w:rFonts w:eastAsia="??"/>
          <w:b/>
          <w:color w:val="FF0000"/>
          <w:sz w:val="24"/>
          <w:szCs w:val="32"/>
        </w:rPr>
        <w:t xml:space="preserve">Please 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remove</w:t>
      </w:r>
      <w:r w:rsidRPr="00052F9E">
        <w:rPr>
          <w:rFonts w:eastAsia="??"/>
          <w:b/>
          <w:color w:val="FF0000"/>
          <w:sz w:val="24"/>
          <w:szCs w:val="32"/>
        </w:rPr>
        <w:t xml:space="preserve"> the “</w:t>
      </w:r>
      <w:r w:rsidR="004A5B39">
        <w:rPr>
          <w:rFonts w:eastAsia="??"/>
          <w:b/>
          <w:color w:val="FF0000"/>
          <w:sz w:val="24"/>
          <w:szCs w:val="32"/>
          <w:highlight w:val="yellow"/>
        </w:rPr>
        <w:t>38.533 4.5.5.3+4.5.5.4+6.5.5.3+6.5.5.4</w:t>
      </w:r>
      <w:r w:rsidR="00AD3C41" w:rsidRPr="00AD3C41">
        <w:rPr>
          <w:rFonts w:eastAsia="??"/>
          <w:b/>
          <w:color w:val="FF0000"/>
          <w:sz w:val="24"/>
          <w:szCs w:val="32"/>
          <w:highlight w:val="yellow"/>
        </w:rPr>
        <w:t xml:space="preserve"> TT</w:t>
      </w:r>
      <w:r w:rsidRPr="00AD3C41">
        <w:rPr>
          <w:rFonts w:eastAsia="??"/>
          <w:b/>
          <w:color w:val="FF0000"/>
          <w:sz w:val="24"/>
          <w:szCs w:val="32"/>
          <w:highlight w:val="yellow"/>
        </w:rPr>
        <w:t>.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zip</w:t>
      </w:r>
      <w:r w:rsidRPr="00052F9E">
        <w:rPr>
          <w:rFonts w:eastAsia="??"/>
          <w:b/>
          <w:color w:val="FF0000"/>
          <w:sz w:val="24"/>
          <w:szCs w:val="32"/>
        </w:rPr>
        <w:t>” file from</w:t>
      </w:r>
      <w:r>
        <w:rPr>
          <w:rFonts w:eastAsia="??"/>
          <w:b/>
          <w:color w:val="FF0000"/>
          <w:sz w:val="24"/>
          <w:szCs w:val="32"/>
        </w:rPr>
        <w:t xml:space="preserve"> TR 38.903</w:t>
      </w:r>
    </w:p>
    <w:p w14:paraId="03D4A1F3" w14:textId="77777777" w:rsidR="007206CF" w:rsidRPr="00F1428C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bookmarkStart w:id="3" w:name="OLE_LINK16"/>
      <w:r w:rsidRPr="00F1428C">
        <w:rPr>
          <w:rFonts w:eastAsia="??"/>
          <w:color w:val="FF0000"/>
          <w:sz w:val="20"/>
          <w:szCs w:val="32"/>
        </w:rPr>
        <w:t>Add the following attached .zip file to TR 38.903:</w:t>
      </w:r>
    </w:p>
    <w:bookmarkEnd w:id="3"/>
    <w:p w14:paraId="0F559416" w14:textId="26DB8ADD" w:rsidR="007206CF" w:rsidRPr="00A945E6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F1428C">
        <w:rPr>
          <w:rFonts w:eastAsia="??"/>
          <w:color w:val="FF0000"/>
          <w:sz w:val="20"/>
          <w:szCs w:val="32"/>
        </w:rPr>
        <w:t>“</w:t>
      </w:r>
      <w:r w:rsidR="004A5B39">
        <w:rPr>
          <w:rFonts w:eastAsia="??"/>
          <w:color w:val="FF0000"/>
          <w:sz w:val="20"/>
          <w:szCs w:val="32"/>
        </w:rPr>
        <w:t>38.533 4.5.5.3+4.5.5.4+6.5.5.3+6.5.5.4</w:t>
      </w:r>
      <w:r w:rsidR="001E4973">
        <w:rPr>
          <w:rFonts w:eastAsia="??"/>
          <w:color w:val="FF0000"/>
          <w:sz w:val="20"/>
          <w:szCs w:val="32"/>
        </w:rPr>
        <w:t xml:space="preserve"> TT v2</w:t>
      </w:r>
      <w:r w:rsidRPr="00F1428C">
        <w:rPr>
          <w:rFonts w:eastAsia="??"/>
          <w:color w:val="FF0000"/>
          <w:sz w:val="20"/>
          <w:szCs w:val="32"/>
        </w:rPr>
        <w:t xml:space="preserve">”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51D4C" w14:textId="77777777" w:rsidR="001E31C4" w:rsidRDefault="001E31C4">
      <w:r>
        <w:separator/>
      </w:r>
    </w:p>
  </w:endnote>
  <w:endnote w:type="continuationSeparator" w:id="0">
    <w:p w14:paraId="62CF9C29" w14:textId="77777777" w:rsidR="001E31C4" w:rsidRDefault="001E3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B971D" w14:textId="77777777" w:rsidR="001E31C4" w:rsidRDefault="001E31C4">
      <w:r>
        <w:separator/>
      </w:r>
    </w:p>
  </w:footnote>
  <w:footnote w:type="continuationSeparator" w:id="0">
    <w:p w14:paraId="40CFD9E4" w14:textId="77777777" w:rsidR="001E31C4" w:rsidRDefault="001E31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95906" w:rsidRDefault="003959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95906" w:rsidRDefault="0039590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95906" w:rsidRDefault="0039590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95906" w:rsidRDefault="0039590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9B50DB"/>
    <w:multiLevelType w:val="hybridMultilevel"/>
    <w:tmpl w:val="A65EEE9E"/>
    <w:lvl w:ilvl="0" w:tplc="B54CAD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777D"/>
    <w:rsid w:val="001A08B3"/>
    <w:rsid w:val="001A7B60"/>
    <w:rsid w:val="001B52F0"/>
    <w:rsid w:val="001B616C"/>
    <w:rsid w:val="001B7A65"/>
    <w:rsid w:val="001D1CCF"/>
    <w:rsid w:val="001E31C4"/>
    <w:rsid w:val="001E41F3"/>
    <w:rsid w:val="001E4973"/>
    <w:rsid w:val="00202A8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906"/>
    <w:rsid w:val="003E1A36"/>
    <w:rsid w:val="00410371"/>
    <w:rsid w:val="004242F1"/>
    <w:rsid w:val="004500AB"/>
    <w:rsid w:val="004570B1"/>
    <w:rsid w:val="004A5B39"/>
    <w:rsid w:val="004B75B7"/>
    <w:rsid w:val="0051580D"/>
    <w:rsid w:val="005446BC"/>
    <w:rsid w:val="00547111"/>
    <w:rsid w:val="00590D27"/>
    <w:rsid w:val="00592D74"/>
    <w:rsid w:val="00593FD2"/>
    <w:rsid w:val="005A14BD"/>
    <w:rsid w:val="005E2C44"/>
    <w:rsid w:val="00621188"/>
    <w:rsid w:val="006257ED"/>
    <w:rsid w:val="00665C47"/>
    <w:rsid w:val="00675527"/>
    <w:rsid w:val="00695808"/>
    <w:rsid w:val="006B46FB"/>
    <w:rsid w:val="006E21FB"/>
    <w:rsid w:val="006E6AA8"/>
    <w:rsid w:val="007206CF"/>
    <w:rsid w:val="00792342"/>
    <w:rsid w:val="007977A8"/>
    <w:rsid w:val="007B512A"/>
    <w:rsid w:val="007C2097"/>
    <w:rsid w:val="007C7FD1"/>
    <w:rsid w:val="007D6A07"/>
    <w:rsid w:val="007F7259"/>
    <w:rsid w:val="008040A8"/>
    <w:rsid w:val="008279FA"/>
    <w:rsid w:val="008626E7"/>
    <w:rsid w:val="00870EE7"/>
    <w:rsid w:val="008863B9"/>
    <w:rsid w:val="008A45A6"/>
    <w:rsid w:val="008F0714"/>
    <w:rsid w:val="008F3789"/>
    <w:rsid w:val="008F4070"/>
    <w:rsid w:val="008F686C"/>
    <w:rsid w:val="009148DE"/>
    <w:rsid w:val="00941E30"/>
    <w:rsid w:val="009777D9"/>
    <w:rsid w:val="00991B88"/>
    <w:rsid w:val="00994773"/>
    <w:rsid w:val="009A5753"/>
    <w:rsid w:val="009A579D"/>
    <w:rsid w:val="009E3297"/>
    <w:rsid w:val="009F734F"/>
    <w:rsid w:val="009F77CF"/>
    <w:rsid w:val="00A246B6"/>
    <w:rsid w:val="00A47E70"/>
    <w:rsid w:val="00A50CF0"/>
    <w:rsid w:val="00A5621A"/>
    <w:rsid w:val="00A7671C"/>
    <w:rsid w:val="00AA2CBC"/>
    <w:rsid w:val="00AC5820"/>
    <w:rsid w:val="00AD1CD8"/>
    <w:rsid w:val="00AD3C41"/>
    <w:rsid w:val="00B258BB"/>
    <w:rsid w:val="00B37E96"/>
    <w:rsid w:val="00B67B97"/>
    <w:rsid w:val="00B968C8"/>
    <w:rsid w:val="00BA3EC5"/>
    <w:rsid w:val="00BA51D9"/>
    <w:rsid w:val="00BB5DFC"/>
    <w:rsid w:val="00BC5003"/>
    <w:rsid w:val="00BD279D"/>
    <w:rsid w:val="00BD6BB8"/>
    <w:rsid w:val="00C66BA2"/>
    <w:rsid w:val="00C71C8C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7693"/>
    <w:rsid w:val="00EE7D7C"/>
    <w:rsid w:val="00F25D98"/>
    <w:rsid w:val="00F300FB"/>
    <w:rsid w:val="00F949E8"/>
    <w:rsid w:val="00FA00F6"/>
    <w:rsid w:val="00FB0B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C71C8C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C95E0-16F7-495E-ACB9-27F76CF6D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2020-02-03T08:32:00Z</dcterms:created>
  <dcterms:modified xsi:type="dcterms:W3CDTF">2021-02-27T07:24:00Z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(3)NtXCEPJtu10CFOBpUiPaZTXqZFDbHY5rnEwd0020tsmiVIKcAW3mFIGLPKvr36b2vZGm4PUc
dqHL8fs8um2KQsGOPN236uN8K2AIurfsriwFkBS3PH0mjxpOBhcYTmfwOW66TiUTRqGh3u0e
xJ5+yAzI+HkayVPYlvEO/1lyrIJOx+a/4kbY3dtqlT/QqMVz5780NOY6iY+zz2p13pT5ihD+
RAusiHTN5ScWqVITpJ</vt:lpwstr>
  </property>
  <property fmtid="{D5CDD505-2E9C-101B-9397-08002B2CF9AE}" pid="22" name="_2015_ms_pID_7253431">
    <vt:lpwstr>8hJRScvWWDaImjc0nCUVYivHYQXVd3tLpD3JdCGNC4sDzoeBOKktlg
jdFcsVxu0weYxsJlzWezcNOyI+JX5EISUmDyapzbYHc0f6F6I0vV82eVm0e4/JF9hFVKs2qt
ghNUCnr1uyCZEGOOHf/sd+6K2q+3k2kZlplwR+1/9/1HZd0a9V8evpYZfHZJNI2bNi7m4XU3
/X5190UJH+hLcjj0qUdtFAoz5CsttG/3Wc4J</vt:lpwstr>
  </property>
  <property fmtid="{D5CDD505-2E9C-101B-9397-08002B2CF9AE}" pid="23" name="_2015_ms_pID_7253432">
    <vt:lpwstr>7Q==</vt:lpwstr>
  </property>
</Properties>
</file>